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3DF" w:rsidRDefault="00F533DF" w:rsidP="00F533D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John ALAN</w:t>
      </w:r>
      <w:r>
        <w:rPr>
          <w:rFonts w:ascii="Times New Roman" w:hAnsi="Times New Roman"/>
          <w:sz w:val="24"/>
          <w:szCs w:val="24"/>
        </w:rPr>
        <w:t xml:space="preserve">    (fl.1434)</w:t>
      </w:r>
    </w:p>
    <w:p w:rsidR="00F533DF" w:rsidRDefault="00F533DF" w:rsidP="00F533D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 diocese of Exeter.</w:t>
      </w:r>
    </w:p>
    <w:p w:rsidR="00F533DF" w:rsidRDefault="00F533DF" w:rsidP="00F533D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F533DF" w:rsidRDefault="00F533DF" w:rsidP="00F533D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F533DF" w:rsidRDefault="00F533DF" w:rsidP="00F533D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1434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was ordained to his first tonsure.</w:t>
      </w:r>
    </w:p>
    <w:p w:rsidR="00F533DF" w:rsidRDefault="00F533DF" w:rsidP="00F533D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("Register of Edmund Lacy, Bishop of Exeter 1420-55" part 4 p.154)</w:t>
      </w:r>
    </w:p>
    <w:p w:rsidR="00F533DF" w:rsidRDefault="00F533DF" w:rsidP="00F533D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F533DF" w:rsidRDefault="00F533DF" w:rsidP="00F533D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F533DF" w:rsidRDefault="00F533DF" w:rsidP="00F533D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 November 2016</w:t>
      </w:r>
    </w:p>
    <w:p w:rsidR="006B2F86" w:rsidRPr="00E71FC3" w:rsidRDefault="00F533D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3DF" w:rsidRDefault="00F533DF" w:rsidP="00E71FC3">
      <w:pPr>
        <w:spacing w:after="0" w:line="240" w:lineRule="auto"/>
      </w:pPr>
      <w:r>
        <w:separator/>
      </w:r>
    </w:p>
  </w:endnote>
  <w:endnote w:type="continuationSeparator" w:id="0">
    <w:p w:rsidR="00F533DF" w:rsidRDefault="00F533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3DF" w:rsidRDefault="00F533DF" w:rsidP="00E71FC3">
      <w:pPr>
        <w:spacing w:after="0" w:line="240" w:lineRule="auto"/>
      </w:pPr>
      <w:r>
        <w:separator/>
      </w:r>
    </w:p>
  </w:footnote>
  <w:footnote w:type="continuationSeparator" w:id="0">
    <w:p w:rsidR="00F533DF" w:rsidRDefault="00F533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3DF"/>
    <w:rsid w:val="001A7C09"/>
    <w:rsid w:val="00733BE7"/>
    <w:rsid w:val="00AB52E8"/>
    <w:rsid w:val="00B16D3F"/>
    <w:rsid w:val="00E71FC3"/>
    <w:rsid w:val="00EF4813"/>
    <w:rsid w:val="00F5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22C9CF-0B48-4292-973C-5C9740F2D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Body">
    <w:name w:val="Body"/>
    <w:rsid w:val="00F533D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2"/>
      <w:szCs w:val="22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2016-11-09T22:14:00Z</dcterms:created>
  <dcterms:modified xsi:type="dcterms:W3CDTF">2016-11-09T22:14:00Z</dcterms:modified>
</cp:coreProperties>
</file>